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Zimmer- und Holzbauarbeiten | Köstlinschule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Zimmer- und Holzbauarbeiten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